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32C" w:rsidRDefault="00CF632C" w:rsidP="009D2FE7">
      <w:pPr>
        <w:widowControl w:val="0"/>
        <w:autoSpaceDE w:val="0"/>
        <w:autoSpaceDN w:val="0"/>
        <w:adjustRightInd w:val="0"/>
        <w:ind w:left="8363"/>
        <w:outlineLvl w:val="1"/>
      </w:pPr>
      <w:r>
        <w:t xml:space="preserve">                                          Приложение</w:t>
      </w:r>
    </w:p>
    <w:p w:rsidR="00CF632C" w:rsidRDefault="00CF632C" w:rsidP="009D2FE7">
      <w:pPr>
        <w:widowControl w:val="0"/>
        <w:autoSpaceDE w:val="0"/>
        <w:autoSpaceDN w:val="0"/>
        <w:adjustRightInd w:val="0"/>
        <w:ind w:left="8363"/>
      </w:pPr>
      <w:r>
        <w:t>к Порядку размещения сведений о доходах, об имуществе и обязательствах имущественного характера руководителей муниципальных учреждений Лахденпохского муниципального района и членов их семей на официальном сайте Администрации Лахденпохского муниципального района и предоставления этих сведений средствам массовой информации для опубликования</w:t>
      </w:r>
    </w:p>
    <w:p w:rsidR="00CF632C" w:rsidRDefault="00CF632C" w:rsidP="009D2FE7">
      <w:pPr>
        <w:autoSpaceDE w:val="0"/>
        <w:autoSpaceDN w:val="0"/>
        <w:adjustRightInd w:val="0"/>
        <w:ind w:left="7020" w:hanging="2520"/>
        <w:rPr>
          <w:sz w:val="20"/>
          <w:szCs w:val="20"/>
        </w:rPr>
      </w:pPr>
      <w:r>
        <w:rPr>
          <w:sz w:val="20"/>
          <w:szCs w:val="20"/>
        </w:rPr>
        <w:t>.</w:t>
      </w:r>
    </w:p>
    <w:p w:rsidR="00CF632C" w:rsidRDefault="00CF632C" w:rsidP="009D2FE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СВЕДЕНИЯ</w:t>
      </w:r>
    </w:p>
    <w:p w:rsidR="00CF632C" w:rsidRDefault="00CF632C" w:rsidP="009D2FE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 доходах, об имуществе и обязательствах имущественного характера, представленные руководителями муниципальных учреждений  Лахденпохского муниципального района за отчетный период с 1 января 2013 года по 31 декабря 2013года</w:t>
      </w:r>
    </w:p>
    <w:p w:rsidR="00CF632C" w:rsidRPr="00B43BD0" w:rsidRDefault="00CF632C" w:rsidP="00232F06">
      <w:pPr>
        <w:jc w:val="center"/>
      </w:pPr>
      <w:r w:rsidRPr="00B43BD0">
        <w:t xml:space="preserve">                               </w:t>
      </w:r>
    </w:p>
    <w:tbl>
      <w:tblPr>
        <w:tblW w:w="147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33"/>
        <w:gridCol w:w="1398"/>
        <w:gridCol w:w="1600"/>
        <w:gridCol w:w="878"/>
        <w:gridCol w:w="1677"/>
        <w:gridCol w:w="1528"/>
        <w:gridCol w:w="1339"/>
        <w:gridCol w:w="878"/>
        <w:gridCol w:w="1344"/>
      </w:tblGrid>
      <w:tr w:rsidR="00CF632C" w:rsidRPr="00B43BD0" w:rsidTr="0090178D">
        <w:tc>
          <w:tcPr>
            <w:tcW w:w="2381" w:type="dxa"/>
            <w:vMerge w:val="restart"/>
            <w:vAlign w:val="center"/>
          </w:tcPr>
          <w:p w:rsidR="00CF632C" w:rsidRDefault="00CF632C">
            <w:pPr>
              <w:pStyle w:val="ConsPlusCell"/>
              <w:jc w:val="center"/>
            </w:pPr>
            <w:r>
              <w:t>Фамилия, имя, отчество руководителя муниципального учреждения</w:t>
            </w:r>
          </w:p>
          <w:p w:rsidR="00CF632C" w:rsidRDefault="00CF632C">
            <w:pPr>
              <w:pStyle w:val="ConsPlusCell"/>
              <w:jc w:val="center"/>
            </w:pPr>
            <w:hyperlink w:anchor="Par109" w:history="1">
              <w:r>
                <w:t>&lt;1&gt;</w:t>
              </w:r>
            </w:hyperlink>
          </w:p>
        </w:tc>
        <w:tc>
          <w:tcPr>
            <w:tcW w:w="1741" w:type="dxa"/>
            <w:vMerge w:val="restart"/>
            <w:vAlign w:val="center"/>
          </w:tcPr>
          <w:p w:rsidR="00CF632C" w:rsidRDefault="00CF632C">
            <w:pPr>
              <w:pStyle w:val="ConsPlusCell"/>
              <w:jc w:val="center"/>
            </w:pPr>
            <w:r>
              <w:t xml:space="preserve">Должность руководителя муниципального учреждения </w:t>
            </w:r>
          </w:p>
          <w:p w:rsidR="00CF632C" w:rsidRDefault="00CF632C">
            <w:pPr>
              <w:pStyle w:val="ConsPlusCell"/>
              <w:jc w:val="center"/>
            </w:pPr>
            <w:hyperlink w:anchor="Par110" w:history="1">
              <w:r>
                <w:t>&lt;2&gt;</w:t>
              </w:r>
            </w:hyperlink>
          </w:p>
        </w:tc>
        <w:tc>
          <w:tcPr>
            <w:tcW w:w="1398" w:type="dxa"/>
            <w:vMerge w:val="restart"/>
          </w:tcPr>
          <w:p w:rsidR="00CF632C" w:rsidRPr="00B43BD0" w:rsidRDefault="00CF632C" w:rsidP="00F23375">
            <w:pPr>
              <w:jc w:val="center"/>
            </w:pPr>
          </w:p>
          <w:p w:rsidR="00CF632C" w:rsidRPr="00B43BD0" w:rsidRDefault="00CF632C" w:rsidP="00F23375">
            <w:pPr>
              <w:jc w:val="center"/>
            </w:pPr>
            <w:r w:rsidRPr="00B43BD0">
              <w:t>Деклариро- ванный годовой доход за 20</w:t>
            </w:r>
            <w:r>
              <w:t>13</w:t>
            </w:r>
            <w:r w:rsidRPr="00B43BD0">
              <w:t xml:space="preserve"> год</w:t>
            </w:r>
          </w:p>
          <w:p w:rsidR="00CF632C" w:rsidRPr="00B43BD0" w:rsidRDefault="00CF632C" w:rsidP="00F23375">
            <w:pPr>
              <w:jc w:val="center"/>
            </w:pPr>
            <w:r w:rsidRPr="00B43BD0">
              <w:t>(рублей)</w:t>
            </w:r>
          </w:p>
        </w:tc>
        <w:tc>
          <w:tcPr>
            <w:tcW w:w="5683" w:type="dxa"/>
            <w:gridSpan w:val="4"/>
          </w:tcPr>
          <w:p w:rsidR="00CF632C" w:rsidRPr="00B43BD0" w:rsidRDefault="00CF632C" w:rsidP="00F23375">
            <w:pPr>
              <w:jc w:val="center"/>
            </w:pPr>
            <w:r w:rsidRPr="00B43BD0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1" w:type="dxa"/>
            <w:gridSpan w:val="3"/>
          </w:tcPr>
          <w:p w:rsidR="00CF632C" w:rsidRPr="00B43BD0" w:rsidRDefault="00CF632C" w:rsidP="00F23375">
            <w:pPr>
              <w:jc w:val="center"/>
            </w:pPr>
            <w:r w:rsidRPr="00B43BD0">
              <w:t>Перечень объектов недвижимого имущества, находящегося в пользовании</w:t>
            </w:r>
          </w:p>
        </w:tc>
      </w:tr>
      <w:tr w:rsidR="00CF632C" w:rsidRPr="00B43BD0" w:rsidTr="0090178D">
        <w:tc>
          <w:tcPr>
            <w:tcW w:w="0" w:type="auto"/>
            <w:vMerge/>
            <w:vAlign w:val="center"/>
          </w:tcPr>
          <w:p w:rsidR="00CF632C" w:rsidRPr="00B43BD0" w:rsidRDefault="00CF632C"/>
        </w:tc>
        <w:tc>
          <w:tcPr>
            <w:tcW w:w="0" w:type="auto"/>
            <w:vMerge/>
            <w:vAlign w:val="center"/>
          </w:tcPr>
          <w:p w:rsidR="00CF632C" w:rsidRPr="00B43BD0" w:rsidRDefault="00CF632C"/>
        </w:tc>
        <w:tc>
          <w:tcPr>
            <w:tcW w:w="0" w:type="auto"/>
            <w:vMerge/>
            <w:vAlign w:val="center"/>
          </w:tcPr>
          <w:p w:rsidR="00CF632C" w:rsidRPr="00B43BD0" w:rsidRDefault="00CF632C"/>
        </w:tc>
        <w:tc>
          <w:tcPr>
            <w:tcW w:w="4155" w:type="dxa"/>
            <w:gridSpan w:val="3"/>
          </w:tcPr>
          <w:p w:rsidR="00CF632C" w:rsidRPr="00B43BD0" w:rsidRDefault="00CF632C" w:rsidP="00F23375">
            <w:pPr>
              <w:jc w:val="center"/>
            </w:pPr>
            <w:r w:rsidRPr="00B43BD0">
              <w:t>Объекты недвижимого имущества</w:t>
            </w:r>
          </w:p>
        </w:tc>
        <w:tc>
          <w:tcPr>
            <w:tcW w:w="1528" w:type="dxa"/>
            <w:vMerge w:val="restart"/>
          </w:tcPr>
          <w:p w:rsidR="00CF632C" w:rsidRPr="00B43BD0" w:rsidRDefault="00CF632C" w:rsidP="00F23375">
            <w:pPr>
              <w:jc w:val="center"/>
            </w:pPr>
            <w:r w:rsidRPr="00B43BD0">
              <w:t>Транспорт- ные средст</w:t>
            </w:r>
          </w:p>
          <w:p w:rsidR="00CF632C" w:rsidRPr="00B43BD0" w:rsidRDefault="00CF632C" w:rsidP="00F23375">
            <w:pPr>
              <w:jc w:val="center"/>
            </w:pPr>
            <w:r w:rsidRPr="00B43BD0">
              <w:t>ва (вид, марка)</w:t>
            </w:r>
          </w:p>
        </w:tc>
        <w:tc>
          <w:tcPr>
            <w:tcW w:w="1339" w:type="dxa"/>
            <w:vMerge w:val="restart"/>
          </w:tcPr>
          <w:p w:rsidR="00CF632C" w:rsidRPr="00B43BD0" w:rsidRDefault="00CF632C" w:rsidP="00F23375">
            <w:pPr>
              <w:jc w:val="center"/>
            </w:pPr>
            <w:r w:rsidRPr="00B43BD0">
              <w:t>Вид объек- тов недви- жимого имущества</w:t>
            </w:r>
          </w:p>
        </w:tc>
        <w:tc>
          <w:tcPr>
            <w:tcW w:w="878" w:type="dxa"/>
            <w:vMerge w:val="restart"/>
          </w:tcPr>
          <w:p w:rsidR="00CF632C" w:rsidRPr="00B43BD0" w:rsidRDefault="00CF632C" w:rsidP="00F23375">
            <w:pPr>
              <w:jc w:val="center"/>
            </w:pPr>
          </w:p>
          <w:p w:rsidR="00CF632C" w:rsidRPr="00B43BD0" w:rsidRDefault="00CF632C" w:rsidP="00F23375">
            <w:pPr>
              <w:jc w:val="center"/>
            </w:pPr>
            <w:r w:rsidRPr="00B43BD0">
              <w:t>Пло- щадь (кв.м.)</w:t>
            </w:r>
          </w:p>
        </w:tc>
        <w:tc>
          <w:tcPr>
            <w:tcW w:w="1344" w:type="dxa"/>
            <w:vMerge w:val="restart"/>
          </w:tcPr>
          <w:p w:rsidR="00CF632C" w:rsidRPr="00B43BD0" w:rsidRDefault="00CF632C" w:rsidP="00F23375">
            <w:pPr>
              <w:jc w:val="center"/>
            </w:pPr>
          </w:p>
          <w:p w:rsidR="00CF632C" w:rsidRPr="00B43BD0" w:rsidRDefault="00CF632C" w:rsidP="00F23375">
            <w:pPr>
              <w:jc w:val="center"/>
            </w:pPr>
            <w:r w:rsidRPr="00B43BD0">
              <w:t>Страна рас- положения</w:t>
            </w:r>
          </w:p>
        </w:tc>
      </w:tr>
      <w:tr w:rsidR="00CF632C" w:rsidRPr="00B43BD0">
        <w:tc>
          <w:tcPr>
            <w:tcW w:w="0" w:type="auto"/>
            <w:vMerge/>
            <w:vAlign w:val="center"/>
          </w:tcPr>
          <w:p w:rsidR="00CF632C" w:rsidRPr="00F23375" w:rsidRDefault="00CF632C">
            <w:pPr>
              <w:rPr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CF632C" w:rsidRPr="00F23375" w:rsidRDefault="00CF632C">
            <w:pPr>
              <w:rPr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CF632C" w:rsidRPr="00B43BD0" w:rsidRDefault="00CF632C"/>
        </w:tc>
        <w:tc>
          <w:tcPr>
            <w:tcW w:w="1600" w:type="dxa"/>
          </w:tcPr>
          <w:p w:rsidR="00CF632C" w:rsidRPr="00F23375" w:rsidRDefault="00CF632C" w:rsidP="00F23375">
            <w:pPr>
              <w:jc w:val="center"/>
              <w:rPr>
                <w:lang w:val="en-US"/>
              </w:rPr>
            </w:pPr>
            <w:r w:rsidRPr="00B43BD0">
              <w:t xml:space="preserve">Вид объектов недвижимого имущества </w:t>
            </w:r>
            <w:r w:rsidRPr="00F23375">
              <w:rPr>
                <w:lang w:val="en-US"/>
              </w:rPr>
              <w:t>&lt;3&gt;</w:t>
            </w:r>
          </w:p>
        </w:tc>
        <w:tc>
          <w:tcPr>
            <w:tcW w:w="878" w:type="dxa"/>
          </w:tcPr>
          <w:p w:rsidR="00CF632C" w:rsidRPr="00B43BD0" w:rsidRDefault="00CF632C" w:rsidP="00F23375">
            <w:pPr>
              <w:jc w:val="center"/>
            </w:pPr>
            <w:r w:rsidRPr="00B43BD0">
              <w:t>Пло- щадь (кв.м.)</w:t>
            </w:r>
          </w:p>
        </w:tc>
        <w:tc>
          <w:tcPr>
            <w:tcW w:w="1677" w:type="dxa"/>
          </w:tcPr>
          <w:p w:rsidR="00CF632C" w:rsidRPr="00F23375" w:rsidRDefault="00CF632C" w:rsidP="00F23375">
            <w:pPr>
              <w:jc w:val="center"/>
              <w:rPr>
                <w:lang w:val="en-US"/>
              </w:rPr>
            </w:pPr>
            <w:r w:rsidRPr="00B43BD0">
              <w:t xml:space="preserve">Страна расположения </w:t>
            </w:r>
            <w:r w:rsidRPr="00F23375">
              <w:rPr>
                <w:lang w:val="en-US"/>
              </w:rPr>
              <w:t>&lt;4&gt;</w:t>
            </w:r>
          </w:p>
        </w:tc>
        <w:tc>
          <w:tcPr>
            <w:tcW w:w="0" w:type="auto"/>
            <w:vMerge/>
            <w:vAlign w:val="center"/>
          </w:tcPr>
          <w:p w:rsidR="00CF632C" w:rsidRPr="00B43BD0" w:rsidRDefault="00CF632C"/>
        </w:tc>
        <w:tc>
          <w:tcPr>
            <w:tcW w:w="0" w:type="auto"/>
            <w:vMerge/>
            <w:vAlign w:val="center"/>
          </w:tcPr>
          <w:p w:rsidR="00CF632C" w:rsidRPr="00B43BD0" w:rsidRDefault="00CF632C"/>
        </w:tc>
        <w:tc>
          <w:tcPr>
            <w:tcW w:w="0" w:type="auto"/>
            <w:vMerge/>
            <w:vAlign w:val="center"/>
          </w:tcPr>
          <w:p w:rsidR="00CF632C" w:rsidRPr="00B43BD0" w:rsidRDefault="00CF632C"/>
        </w:tc>
        <w:tc>
          <w:tcPr>
            <w:tcW w:w="0" w:type="auto"/>
            <w:vMerge/>
            <w:vAlign w:val="center"/>
          </w:tcPr>
          <w:p w:rsidR="00CF632C" w:rsidRPr="00B43BD0" w:rsidRDefault="00CF632C"/>
        </w:tc>
      </w:tr>
      <w:tr w:rsidR="00CF632C" w:rsidRPr="00B43BD0" w:rsidTr="0090178D">
        <w:trPr>
          <w:trHeight w:val="798"/>
        </w:trPr>
        <w:tc>
          <w:tcPr>
            <w:tcW w:w="2381" w:type="dxa"/>
          </w:tcPr>
          <w:p w:rsidR="00CF632C" w:rsidRPr="00B43BD0" w:rsidRDefault="00CF632C" w:rsidP="00F23375">
            <w:pPr>
              <w:jc w:val="center"/>
            </w:pPr>
            <w:r>
              <w:t>Лысенко Елена Вячеславовна</w:t>
            </w:r>
          </w:p>
        </w:tc>
        <w:tc>
          <w:tcPr>
            <w:tcW w:w="1741" w:type="dxa"/>
            <w:vMerge w:val="restart"/>
          </w:tcPr>
          <w:p w:rsidR="00CF632C" w:rsidRPr="00B43BD0" w:rsidRDefault="00CF632C" w:rsidP="00F23375">
            <w:pPr>
              <w:jc w:val="center"/>
            </w:pPr>
            <w:r>
              <w:t>Директор</w:t>
            </w:r>
          </w:p>
        </w:tc>
        <w:tc>
          <w:tcPr>
            <w:tcW w:w="1398" w:type="dxa"/>
          </w:tcPr>
          <w:p w:rsidR="00CF632C" w:rsidRPr="00B43BD0" w:rsidRDefault="00CF632C" w:rsidP="00F23375">
            <w:pPr>
              <w:jc w:val="center"/>
            </w:pPr>
            <w:r>
              <w:t>487379</w:t>
            </w:r>
          </w:p>
        </w:tc>
        <w:tc>
          <w:tcPr>
            <w:tcW w:w="1600" w:type="dxa"/>
          </w:tcPr>
          <w:p w:rsidR="00CF632C" w:rsidRPr="00B43BD0" w:rsidRDefault="00CF632C" w:rsidP="00F23375">
            <w:pPr>
              <w:jc w:val="center"/>
            </w:pPr>
            <w:r>
              <w:t>нет</w:t>
            </w:r>
          </w:p>
        </w:tc>
        <w:tc>
          <w:tcPr>
            <w:tcW w:w="878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677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528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339" w:type="dxa"/>
          </w:tcPr>
          <w:p w:rsidR="00CF632C" w:rsidRDefault="00CF632C" w:rsidP="00F23375">
            <w:pPr>
              <w:jc w:val="center"/>
            </w:pPr>
            <w:r>
              <w:t>Комната</w:t>
            </w:r>
          </w:p>
          <w:p w:rsidR="00CF632C" w:rsidRPr="00B43BD0" w:rsidRDefault="00CF632C" w:rsidP="00F23375">
            <w:pPr>
              <w:jc w:val="center"/>
            </w:pPr>
            <w:r>
              <w:t>Комната</w:t>
            </w:r>
          </w:p>
        </w:tc>
        <w:tc>
          <w:tcPr>
            <w:tcW w:w="878" w:type="dxa"/>
          </w:tcPr>
          <w:p w:rsidR="00CF632C" w:rsidRDefault="00CF632C" w:rsidP="00F23375">
            <w:pPr>
              <w:jc w:val="center"/>
            </w:pPr>
            <w:r>
              <w:t>18</w:t>
            </w:r>
          </w:p>
          <w:p w:rsidR="00CF632C" w:rsidRPr="00B43BD0" w:rsidRDefault="00CF632C" w:rsidP="00F23375">
            <w:pPr>
              <w:jc w:val="center"/>
            </w:pPr>
            <w:r>
              <w:t>12</w:t>
            </w:r>
          </w:p>
        </w:tc>
        <w:tc>
          <w:tcPr>
            <w:tcW w:w="1344" w:type="dxa"/>
          </w:tcPr>
          <w:p w:rsidR="00CF632C" w:rsidRDefault="00CF632C" w:rsidP="00F23375">
            <w:pPr>
              <w:jc w:val="center"/>
            </w:pPr>
            <w:r>
              <w:t>Россия</w:t>
            </w:r>
          </w:p>
          <w:p w:rsidR="00CF632C" w:rsidRPr="00B43BD0" w:rsidRDefault="00CF632C" w:rsidP="00F23375">
            <w:pPr>
              <w:jc w:val="center"/>
            </w:pPr>
            <w:r>
              <w:t>Россия</w:t>
            </w:r>
          </w:p>
        </w:tc>
      </w:tr>
      <w:tr w:rsidR="00CF632C" w:rsidRPr="00B43BD0" w:rsidTr="0090178D">
        <w:trPr>
          <w:trHeight w:val="778"/>
        </w:trPr>
        <w:tc>
          <w:tcPr>
            <w:tcW w:w="2381" w:type="dxa"/>
          </w:tcPr>
          <w:p w:rsidR="00CF632C" w:rsidRPr="00B43BD0" w:rsidRDefault="00CF632C" w:rsidP="00F23375">
            <w:pPr>
              <w:jc w:val="both"/>
            </w:pPr>
            <w:r>
              <w:t>Супруг (супруга)</w:t>
            </w:r>
          </w:p>
        </w:tc>
        <w:tc>
          <w:tcPr>
            <w:tcW w:w="0" w:type="auto"/>
            <w:vMerge/>
            <w:vAlign w:val="center"/>
          </w:tcPr>
          <w:p w:rsidR="00CF632C" w:rsidRPr="00B43BD0" w:rsidRDefault="00CF632C"/>
        </w:tc>
        <w:tc>
          <w:tcPr>
            <w:tcW w:w="1398" w:type="dxa"/>
          </w:tcPr>
          <w:p w:rsidR="00CF632C" w:rsidRPr="00B43BD0" w:rsidRDefault="00CF632C" w:rsidP="00F23375">
            <w:pPr>
              <w:jc w:val="center"/>
            </w:pPr>
            <w:r>
              <w:t>337458</w:t>
            </w:r>
          </w:p>
        </w:tc>
        <w:tc>
          <w:tcPr>
            <w:tcW w:w="1600" w:type="dxa"/>
          </w:tcPr>
          <w:p w:rsidR="00CF632C" w:rsidRDefault="00CF632C" w:rsidP="00F23375">
            <w:pPr>
              <w:jc w:val="center"/>
            </w:pPr>
            <w:r>
              <w:t>Земельный участок</w:t>
            </w:r>
          </w:p>
          <w:p w:rsidR="00CF632C" w:rsidRDefault="00CF632C" w:rsidP="00F23375">
            <w:pPr>
              <w:jc w:val="center"/>
            </w:pPr>
            <w:r>
              <w:t>Земельный участок</w:t>
            </w:r>
          </w:p>
          <w:p w:rsidR="00CF632C" w:rsidRDefault="00CF632C" w:rsidP="00F23375">
            <w:pPr>
              <w:jc w:val="center"/>
            </w:pPr>
            <w:r>
              <w:t>Земельный участок</w:t>
            </w:r>
          </w:p>
          <w:p w:rsidR="00CF632C" w:rsidRDefault="00CF632C" w:rsidP="00F23375">
            <w:pPr>
              <w:jc w:val="center"/>
            </w:pPr>
            <w:r>
              <w:t>Нежилое помещение</w:t>
            </w:r>
          </w:p>
          <w:p w:rsidR="00CF632C" w:rsidRPr="00B43BD0" w:rsidRDefault="00CF632C" w:rsidP="003C4AF7">
            <w:pPr>
              <w:jc w:val="center"/>
            </w:pPr>
            <w:r w:rsidRPr="0081781E">
              <w:t>здание магазина</w:t>
            </w:r>
          </w:p>
        </w:tc>
        <w:tc>
          <w:tcPr>
            <w:tcW w:w="878" w:type="dxa"/>
          </w:tcPr>
          <w:p w:rsidR="00CF632C" w:rsidRDefault="00CF632C" w:rsidP="00F23375">
            <w:pPr>
              <w:jc w:val="center"/>
            </w:pPr>
            <w:r>
              <w:t>600</w:t>
            </w:r>
          </w:p>
          <w:p w:rsidR="00CF632C" w:rsidRDefault="00CF632C" w:rsidP="00F23375">
            <w:pPr>
              <w:jc w:val="center"/>
            </w:pPr>
          </w:p>
          <w:p w:rsidR="00CF632C" w:rsidRDefault="00CF632C" w:rsidP="00F23375">
            <w:pPr>
              <w:jc w:val="center"/>
            </w:pPr>
            <w:r>
              <w:t>1500</w:t>
            </w:r>
          </w:p>
          <w:p w:rsidR="00CF632C" w:rsidRDefault="00CF632C" w:rsidP="00F23375">
            <w:pPr>
              <w:jc w:val="center"/>
            </w:pPr>
          </w:p>
          <w:p w:rsidR="00CF632C" w:rsidRDefault="00CF632C" w:rsidP="00F23375">
            <w:pPr>
              <w:jc w:val="center"/>
            </w:pPr>
            <w:r>
              <w:t>330</w:t>
            </w:r>
          </w:p>
          <w:p w:rsidR="00CF632C" w:rsidRDefault="00CF632C" w:rsidP="00F23375">
            <w:pPr>
              <w:jc w:val="center"/>
            </w:pPr>
          </w:p>
          <w:p w:rsidR="00CF632C" w:rsidRDefault="00CF632C" w:rsidP="00F23375">
            <w:pPr>
              <w:jc w:val="center"/>
            </w:pPr>
            <w:r>
              <w:t>102,3</w:t>
            </w:r>
          </w:p>
          <w:p w:rsidR="00CF632C" w:rsidRDefault="00CF632C" w:rsidP="00F23375">
            <w:pPr>
              <w:jc w:val="center"/>
            </w:pPr>
          </w:p>
          <w:p w:rsidR="00CF632C" w:rsidRPr="00B43BD0" w:rsidRDefault="00CF632C" w:rsidP="00F23375">
            <w:pPr>
              <w:jc w:val="center"/>
            </w:pPr>
            <w:r>
              <w:t>220,8</w:t>
            </w:r>
          </w:p>
        </w:tc>
        <w:tc>
          <w:tcPr>
            <w:tcW w:w="1677" w:type="dxa"/>
          </w:tcPr>
          <w:p w:rsidR="00CF632C" w:rsidRDefault="00CF632C" w:rsidP="00F23375">
            <w:pPr>
              <w:jc w:val="center"/>
            </w:pPr>
            <w:r>
              <w:t>Россия</w:t>
            </w:r>
          </w:p>
          <w:p w:rsidR="00CF632C" w:rsidRDefault="00CF632C" w:rsidP="00F23375">
            <w:pPr>
              <w:jc w:val="center"/>
            </w:pPr>
          </w:p>
          <w:p w:rsidR="00CF632C" w:rsidRDefault="00CF632C" w:rsidP="00F23375">
            <w:pPr>
              <w:jc w:val="center"/>
            </w:pPr>
            <w:r>
              <w:t>Россия</w:t>
            </w:r>
          </w:p>
          <w:p w:rsidR="00CF632C" w:rsidRDefault="00CF632C" w:rsidP="00F23375">
            <w:pPr>
              <w:jc w:val="center"/>
            </w:pPr>
          </w:p>
          <w:p w:rsidR="00CF632C" w:rsidRDefault="00CF632C" w:rsidP="00F23375">
            <w:pPr>
              <w:jc w:val="center"/>
            </w:pPr>
            <w:r>
              <w:t>Россия</w:t>
            </w:r>
          </w:p>
          <w:p w:rsidR="00CF632C" w:rsidRDefault="00CF632C" w:rsidP="00F23375">
            <w:pPr>
              <w:jc w:val="center"/>
            </w:pPr>
          </w:p>
          <w:p w:rsidR="00CF632C" w:rsidRDefault="00CF632C" w:rsidP="00F23375">
            <w:pPr>
              <w:jc w:val="center"/>
            </w:pPr>
            <w:r>
              <w:t>Россия</w:t>
            </w:r>
          </w:p>
          <w:p w:rsidR="00CF632C" w:rsidRDefault="00CF632C" w:rsidP="00F23375">
            <w:pPr>
              <w:jc w:val="center"/>
            </w:pPr>
          </w:p>
          <w:p w:rsidR="00CF632C" w:rsidRPr="00B43BD0" w:rsidRDefault="00CF632C" w:rsidP="00F23375">
            <w:pPr>
              <w:jc w:val="center"/>
            </w:pPr>
            <w:r>
              <w:t>Россия</w:t>
            </w:r>
          </w:p>
        </w:tc>
        <w:tc>
          <w:tcPr>
            <w:tcW w:w="1528" w:type="dxa"/>
          </w:tcPr>
          <w:p w:rsidR="00CF632C" w:rsidRPr="00B43BD0" w:rsidRDefault="00CF632C" w:rsidP="00F23375">
            <w:pPr>
              <w:jc w:val="center"/>
            </w:pPr>
            <w:r>
              <w:t>Автоприцеп, 2012г.в.</w:t>
            </w:r>
          </w:p>
        </w:tc>
        <w:tc>
          <w:tcPr>
            <w:tcW w:w="1339" w:type="dxa"/>
          </w:tcPr>
          <w:p w:rsidR="00CF632C" w:rsidRDefault="00CF632C" w:rsidP="00F23375">
            <w:pPr>
              <w:jc w:val="center"/>
            </w:pPr>
            <w:r>
              <w:t>Комната</w:t>
            </w:r>
          </w:p>
          <w:p w:rsidR="00CF632C" w:rsidRPr="00B43BD0" w:rsidRDefault="00CF632C" w:rsidP="00F23375">
            <w:pPr>
              <w:jc w:val="center"/>
            </w:pPr>
            <w:r>
              <w:t>комната</w:t>
            </w:r>
          </w:p>
        </w:tc>
        <w:tc>
          <w:tcPr>
            <w:tcW w:w="878" w:type="dxa"/>
          </w:tcPr>
          <w:p w:rsidR="00CF632C" w:rsidRDefault="00CF632C" w:rsidP="00F23375">
            <w:pPr>
              <w:jc w:val="center"/>
            </w:pPr>
            <w:r>
              <w:t>18</w:t>
            </w:r>
          </w:p>
          <w:p w:rsidR="00CF632C" w:rsidRPr="00B43BD0" w:rsidRDefault="00CF632C" w:rsidP="00F23375">
            <w:pPr>
              <w:jc w:val="center"/>
            </w:pPr>
            <w:r>
              <w:t>12</w:t>
            </w:r>
          </w:p>
        </w:tc>
        <w:tc>
          <w:tcPr>
            <w:tcW w:w="1344" w:type="dxa"/>
          </w:tcPr>
          <w:p w:rsidR="00CF632C" w:rsidRDefault="00CF632C" w:rsidP="00F23375">
            <w:pPr>
              <w:jc w:val="center"/>
            </w:pPr>
            <w:r>
              <w:t>Россия</w:t>
            </w:r>
          </w:p>
          <w:p w:rsidR="00CF632C" w:rsidRPr="00B43BD0" w:rsidRDefault="00CF632C" w:rsidP="00F23375">
            <w:pPr>
              <w:jc w:val="center"/>
            </w:pPr>
            <w:r>
              <w:t>Россия</w:t>
            </w:r>
          </w:p>
        </w:tc>
      </w:tr>
      <w:tr w:rsidR="00CF632C" w:rsidRPr="00B43BD0" w:rsidTr="0090178D">
        <w:tc>
          <w:tcPr>
            <w:tcW w:w="2381" w:type="dxa"/>
          </w:tcPr>
          <w:p w:rsidR="00CF632C" w:rsidRPr="00B43BD0" w:rsidRDefault="00CF632C" w:rsidP="00F23375">
            <w:pPr>
              <w:jc w:val="both"/>
            </w:pPr>
            <w:r>
              <w:t>несовершеннолетние дети</w:t>
            </w:r>
          </w:p>
        </w:tc>
        <w:tc>
          <w:tcPr>
            <w:tcW w:w="0" w:type="auto"/>
            <w:vMerge/>
            <w:vAlign w:val="center"/>
          </w:tcPr>
          <w:p w:rsidR="00CF632C" w:rsidRPr="00B43BD0" w:rsidRDefault="00CF632C"/>
        </w:tc>
        <w:tc>
          <w:tcPr>
            <w:tcW w:w="1398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600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878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677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528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339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878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344" w:type="dxa"/>
          </w:tcPr>
          <w:p w:rsidR="00CF632C" w:rsidRPr="00B43BD0" w:rsidRDefault="00CF632C" w:rsidP="00F23375">
            <w:pPr>
              <w:jc w:val="center"/>
            </w:pPr>
          </w:p>
        </w:tc>
      </w:tr>
      <w:tr w:rsidR="00CF632C" w:rsidRPr="00B43BD0" w:rsidTr="0090178D">
        <w:tc>
          <w:tcPr>
            <w:tcW w:w="2381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741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398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600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878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677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528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339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878" w:type="dxa"/>
          </w:tcPr>
          <w:p w:rsidR="00CF632C" w:rsidRPr="00B43BD0" w:rsidRDefault="00CF632C" w:rsidP="00F23375">
            <w:pPr>
              <w:jc w:val="center"/>
            </w:pPr>
          </w:p>
        </w:tc>
        <w:tc>
          <w:tcPr>
            <w:tcW w:w="1344" w:type="dxa"/>
          </w:tcPr>
          <w:p w:rsidR="00CF632C" w:rsidRPr="00B43BD0" w:rsidRDefault="00CF632C" w:rsidP="00F23375">
            <w:pPr>
              <w:jc w:val="center"/>
            </w:pPr>
          </w:p>
        </w:tc>
      </w:tr>
    </w:tbl>
    <w:p w:rsidR="00CF632C" w:rsidRPr="00B43BD0" w:rsidRDefault="00CF632C" w:rsidP="00232F06">
      <w:pPr>
        <w:jc w:val="both"/>
      </w:pPr>
    </w:p>
    <w:p w:rsidR="00CF632C" w:rsidRPr="00B43BD0" w:rsidRDefault="00CF632C" w:rsidP="00232F06">
      <w:pPr>
        <w:jc w:val="both"/>
      </w:pPr>
      <w:r w:rsidRPr="00B43BD0">
        <w:t>&lt;1&gt;  указывается только ФИО муниципального служащего, ФИО супруги (супруга) и несовершеннолетних детей не указываются</w:t>
      </w:r>
    </w:p>
    <w:p w:rsidR="00CF632C" w:rsidRPr="00B43BD0" w:rsidRDefault="00CF632C" w:rsidP="007D4620">
      <w:pPr>
        <w:jc w:val="both"/>
        <w:outlineLvl w:val="0"/>
      </w:pPr>
      <w:r w:rsidRPr="00B43BD0">
        <w:t>&lt;2&gt;  указывается только должность муниципального служащего</w:t>
      </w:r>
    </w:p>
    <w:p w:rsidR="00CF632C" w:rsidRPr="00B43BD0" w:rsidRDefault="00CF632C" w:rsidP="00232F06">
      <w:pPr>
        <w:jc w:val="both"/>
      </w:pPr>
      <w:r w:rsidRPr="00B43BD0">
        <w:t>&lt;3&gt;  например, жилой дом, земельный участок, квартира и т.д.</w:t>
      </w:r>
    </w:p>
    <w:p w:rsidR="00CF632C" w:rsidRPr="00B43BD0" w:rsidRDefault="00CF632C" w:rsidP="00232F06">
      <w:pPr>
        <w:jc w:val="both"/>
      </w:pPr>
      <w:r w:rsidRPr="00B43BD0">
        <w:t>&lt;4&gt;  Россия или иная страна (государство)</w:t>
      </w:r>
    </w:p>
    <w:p w:rsidR="00CF632C" w:rsidRPr="00B43BD0" w:rsidRDefault="00CF632C"/>
    <w:sectPr w:rsidR="00CF632C" w:rsidRPr="00B43BD0" w:rsidSect="00B43BD0">
      <w:pgSz w:w="16838" w:h="11906" w:orient="landscape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CFA"/>
    <w:rsid w:val="00011617"/>
    <w:rsid w:val="000120F2"/>
    <w:rsid w:val="00033454"/>
    <w:rsid w:val="00041307"/>
    <w:rsid w:val="0004478D"/>
    <w:rsid w:val="00046E46"/>
    <w:rsid w:val="00050FA2"/>
    <w:rsid w:val="00054A5E"/>
    <w:rsid w:val="000577F5"/>
    <w:rsid w:val="0007592A"/>
    <w:rsid w:val="00076113"/>
    <w:rsid w:val="00076A51"/>
    <w:rsid w:val="000806E0"/>
    <w:rsid w:val="0008548C"/>
    <w:rsid w:val="000A5A84"/>
    <w:rsid w:val="000B2D7C"/>
    <w:rsid w:val="000C0019"/>
    <w:rsid w:val="000C613F"/>
    <w:rsid w:val="000C655F"/>
    <w:rsid w:val="000E15A1"/>
    <w:rsid w:val="000F3035"/>
    <w:rsid w:val="000F3056"/>
    <w:rsid w:val="000F5001"/>
    <w:rsid w:val="0010222F"/>
    <w:rsid w:val="0011336C"/>
    <w:rsid w:val="00116AC4"/>
    <w:rsid w:val="00116DA1"/>
    <w:rsid w:val="00124C5A"/>
    <w:rsid w:val="001331FE"/>
    <w:rsid w:val="001435D1"/>
    <w:rsid w:val="001827C0"/>
    <w:rsid w:val="001B0E31"/>
    <w:rsid w:val="001D5F09"/>
    <w:rsid w:val="001D70C7"/>
    <w:rsid w:val="001E138E"/>
    <w:rsid w:val="0020241B"/>
    <w:rsid w:val="00232F06"/>
    <w:rsid w:val="00237839"/>
    <w:rsid w:val="002529D5"/>
    <w:rsid w:val="0025715A"/>
    <w:rsid w:val="00262289"/>
    <w:rsid w:val="00273A16"/>
    <w:rsid w:val="002A56FC"/>
    <w:rsid w:val="002B087F"/>
    <w:rsid w:val="00300E65"/>
    <w:rsid w:val="003243E7"/>
    <w:rsid w:val="00332C6A"/>
    <w:rsid w:val="00335E8F"/>
    <w:rsid w:val="003411B5"/>
    <w:rsid w:val="00355D0E"/>
    <w:rsid w:val="00356AB5"/>
    <w:rsid w:val="00363219"/>
    <w:rsid w:val="0038140F"/>
    <w:rsid w:val="003A2C09"/>
    <w:rsid w:val="003A2C7F"/>
    <w:rsid w:val="003B1CDA"/>
    <w:rsid w:val="003C4AF7"/>
    <w:rsid w:val="003C777D"/>
    <w:rsid w:val="003F421E"/>
    <w:rsid w:val="00401FEA"/>
    <w:rsid w:val="00412CAA"/>
    <w:rsid w:val="0041536A"/>
    <w:rsid w:val="00430449"/>
    <w:rsid w:val="00431020"/>
    <w:rsid w:val="0043705B"/>
    <w:rsid w:val="004479E8"/>
    <w:rsid w:val="00464D12"/>
    <w:rsid w:val="004822DC"/>
    <w:rsid w:val="004907D4"/>
    <w:rsid w:val="00497091"/>
    <w:rsid w:val="004A50CC"/>
    <w:rsid w:val="004E0446"/>
    <w:rsid w:val="004F1CFD"/>
    <w:rsid w:val="00507CBD"/>
    <w:rsid w:val="005408D6"/>
    <w:rsid w:val="005529E3"/>
    <w:rsid w:val="00553CF3"/>
    <w:rsid w:val="00571148"/>
    <w:rsid w:val="0057372C"/>
    <w:rsid w:val="00580185"/>
    <w:rsid w:val="00595362"/>
    <w:rsid w:val="005A2A4B"/>
    <w:rsid w:val="005A7B2F"/>
    <w:rsid w:val="005C316F"/>
    <w:rsid w:val="005E336B"/>
    <w:rsid w:val="005E7409"/>
    <w:rsid w:val="005F5B52"/>
    <w:rsid w:val="005F635B"/>
    <w:rsid w:val="00605185"/>
    <w:rsid w:val="006147F2"/>
    <w:rsid w:val="0063097F"/>
    <w:rsid w:val="006342D9"/>
    <w:rsid w:val="00634501"/>
    <w:rsid w:val="006456DC"/>
    <w:rsid w:val="006605AA"/>
    <w:rsid w:val="00662ADC"/>
    <w:rsid w:val="00664305"/>
    <w:rsid w:val="00665B8D"/>
    <w:rsid w:val="00684004"/>
    <w:rsid w:val="0068605B"/>
    <w:rsid w:val="006C51D6"/>
    <w:rsid w:val="006D4317"/>
    <w:rsid w:val="006E2B60"/>
    <w:rsid w:val="006E7680"/>
    <w:rsid w:val="006F2057"/>
    <w:rsid w:val="007122F7"/>
    <w:rsid w:val="00726B41"/>
    <w:rsid w:val="00736FFD"/>
    <w:rsid w:val="0075073F"/>
    <w:rsid w:val="007649FC"/>
    <w:rsid w:val="00770D62"/>
    <w:rsid w:val="007D4620"/>
    <w:rsid w:val="007F7D80"/>
    <w:rsid w:val="00802BC2"/>
    <w:rsid w:val="0081523D"/>
    <w:rsid w:val="0081781E"/>
    <w:rsid w:val="0083597F"/>
    <w:rsid w:val="00856334"/>
    <w:rsid w:val="00864795"/>
    <w:rsid w:val="00872FF9"/>
    <w:rsid w:val="00896A86"/>
    <w:rsid w:val="008A709B"/>
    <w:rsid w:val="008B57B4"/>
    <w:rsid w:val="008C0CE5"/>
    <w:rsid w:val="008C23C4"/>
    <w:rsid w:val="008D5B97"/>
    <w:rsid w:val="008E2E73"/>
    <w:rsid w:val="008E2F23"/>
    <w:rsid w:val="008F08E4"/>
    <w:rsid w:val="008F2DA4"/>
    <w:rsid w:val="008F4496"/>
    <w:rsid w:val="008F71E9"/>
    <w:rsid w:val="0090178D"/>
    <w:rsid w:val="00922DCC"/>
    <w:rsid w:val="00931958"/>
    <w:rsid w:val="009377EC"/>
    <w:rsid w:val="00951F25"/>
    <w:rsid w:val="0095799B"/>
    <w:rsid w:val="0097608B"/>
    <w:rsid w:val="00980650"/>
    <w:rsid w:val="009929D8"/>
    <w:rsid w:val="009A3FC0"/>
    <w:rsid w:val="009C0BEA"/>
    <w:rsid w:val="009D2FE7"/>
    <w:rsid w:val="009D4CC8"/>
    <w:rsid w:val="009F3FAC"/>
    <w:rsid w:val="009F42DE"/>
    <w:rsid w:val="00A15CFA"/>
    <w:rsid w:val="00A2786A"/>
    <w:rsid w:val="00A3110E"/>
    <w:rsid w:val="00A41C84"/>
    <w:rsid w:val="00A626A2"/>
    <w:rsid w:val="00A6790E"/>
    <w:rsid w:val="00A76043"/>
    <w:rsid w:val="00A921D5"/>
    <w:rsid w:val="00AB27AD"/>
    <w:rsid w:val="00AB6E01"/>
    <w:rsid w:val="00AC1D5F"/>
    <w:rsid w:val="00AC5DAE"/>
    <w:rsid w:val="00AD7BD5"/>
    <w:rsid w:val="00AE37AB"/>
    <w:rsid w:val="00AE424E"/>
    <w:rsid w:val="00AE7011"/>
    <w:rsid w:val="00AE7963"/>
    <w:rsid w:val="00AF67A4"/>
    <w:rsid w:val="00B161B0"/>
    <w:rsid w:val="00B16669"/>
    <w:rsid w:val="00B30229"/>
    <w:rsid w:val="00B31A69"/>
    <w:rsid w:val="00B31B00"/>
    <w:rsid w:val="00B359CC"/>
    <w:rsid w:val="00B43BD0"/>
    <w:rsid w:val="00B4603E"/>
    <w:rsid w:val="00B460E6"/>
    <w:rsid w:val="00B53093"/>
    <w:rsid w:val="00B610A8"/>
    <w:rsid w:val="00B76EEB"/>
    <w:rsid w:val="00B7715A"/>
    <w:rsid w:val="00B85F8A"/>
    <w:rsid w:val="00B93A3F"/>
    <w:rsid w:val="00BF7753"/>
    <w:rsid w:val="00C07779"/>
    <w:rsid w:val="00C231E9"/>
    <w:rsid w:val="00C44266"/>
    <w:rsid w:val="00C56B2F"/>
    <w:rsid w:val="00C5741E"/>
    <w:rsid w:val="00C605AE"/>
    <w:rsid w:val="00C676CC"/>
    <w:rsid w:val="00C80ADA"/>
    <w:rsid w:val="00CA24B0"/>
    <w:rsid w:val="00CA3975"/>
    <w:rsid w:val="00CA76DB"/>
    <w:rsid w:val="00CB21D0"/>
    <w:rsid w:val="00CF19D3"/>
    <w:rsid w:val="00CF632C"/>
    <w:rsid w:val="00D6690B"/>
    <w:rsid w:val="00D76C32"/>
    <w:rsid w:val="00D775BC"/>
    <w:rsid w:val="00D82610"/>
    <w:rsid w:val="00D93195"/>
    <w:rsid w:val="00DA170B"/>
    <w:rsid w:val="00DB170E"/>
    <w:rsid w:val="00DC00CC"/>
    <w:rsid w:val="00DC09EA"/>
    <w:rsid w:val="00DC4377"/>
    <w:rsid w:val="00DD599B"/>
    <w:rsid w:val="00DD7BA1"/>
    <w:rsid w:val="00DF11BD"/>
    <w:rsid w:val="00DF44FD"/>
    <w:rsid w:val="00DF7AEF"/>
    <w:rsid w:val="00E0545B"/>
    <w:rsid w:val="00E33D46"/>
    <w:rsid w:val="00E3478D"/>
    <w:rsid w:val="00E76E74"/>
    <w:rsid w:val="00E878AB"/>
    <w:rsid w:val="00EA5F85"/>
    <w:rsid w:val="00EA63D6"/>
    <w:rsid w:val="00EB5B0A"/>
    <w:rsid w:val="00EC2954"/>
    <w:rsid w:val="00EE09A5"/>
    <w:rsid w:val="00EE4F16"/>
    <w:rsid w:val="00EF0442"/>
    <w:rsid w:val="00F07EB3"/>
    <w:rsid w:val="00F1051F"/>
    <w:rsid w:val="00F16813"/>
    <w:rsid w:val="00F23375"/>
    <w:rsid w:val="00F365A6"/>
    <w:rsid w:val="00F53F29"/>
    <w:rsid w:val="00F71833"/>
    <w:rsid w:val="00F76D59"/>
    <w:rsid w:val="00F875B6"/>
    <w:rsid w:val="00FB4F7E"/>
    <w:rsid w:val="00FC2F53"/>
    <w:rsid w:val="00FD29C6"/>
    <w:rsid w:val="00FD29F1"/>
    <w:rsid w:val="00FE05E3"/>
    <w:rsid w:val="00FF7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0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32F0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7D462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61B0"/>
    <w:rPr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rsid w:val="006605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1B0"/>
    <w:rPr>
      <w:sz w:val="2"/>
      <w:szCs w:val="2"/>
    </w:rPr>
  </w:style>
  <w:style w:type="paragraph" w:customStyle="1" w:styleId="ConsPlusTitle">
    <w:name w:val="ConsPlusTitle"/>
    <w:uiPriority w:val="99"/>
    <w:rsid w:val="009D2F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90178D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50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290</Words>
  <Characters>1657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2013-05-30T15:00:00Z</cp:lastPrinted>
  <dcterms:created xsi:type="dcterms:W3CDTF">2014-04-08T07:03:00Z</dcterms:created>
  <dcterms:modified xsi:type="dcterms:W3CDTF">2014-04-28T12:14:00Z</dcterms:modified>
</cp:coreProperties>
</file>